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875" w:rsidRDefault="00020875" w:rsidP="00020875">
      <w:r>
        <w:rPr>
          <w:u w:val="single"/>
        </w:rPr>
        <w:t>Lady Catherine BRAUNCH</w:t>
      </w:r>
      <w:r>
        <w:t xml:space="preserve">      (d.1420)</w:t>
      </w:r>
    </w:p>
    <w:p w:rsidR="00020875" w:rsidRDefault="00020875" w:rsidP="00020875">
      <w:proofErr w:type="gramStart"/>
      <w:r>
        <w:t>Widow.</w:t>
      </w:r>
      <w:proofErr w:type="gramEnd"/>
    </w:p>
    <w:p w:rsidR="00020875" w:rsidRDefault="00020875" w:rsidP="00020875"/>
    <w:p w:rsidR="00020875" w:rsidRDefault="00020875" w:rsidP="00020875"/>
    <w:p w:rsidR="00020875" w:rsidRDefault="00020875" w:rsidP="00020875">
      <w:r>
        <w:t xml:space="preserve">= Sir John </w:t>
      </w:r>
      <w:proofErr w:type="spellStart"/>
      <w:r>
        <w:t>Braunch</w:t>
      </w:r>
      <w:proofErr w:type="spellEnd"/>
      <w:r>
        <w:t>.</w:t>
      </w:r>
    </w:p>
    <w:p w:rsidR="00020875" w:rsidRDefault="00020875" w:rsidP="00020875">
      <w:pPr>
        <w:pStyle w:val="NoSpacing"/>
      </w:pP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020875" w:rsidRDefault="00020875" w:rsidP="00020875">
      <w:r>
        <w:t xml:space="preserve"> </w:t>
      </w:r>
      <w:proofErr w:type="gramStart"/>
      <w:r>
        <w:t>vol.9</w:t>
      </w:r>
      <w:proofErr w:type="gramEnd"/>
      <w:r>
        <w:t xml:space="preserve"> pp.438-42  Francis </w:t>
      </w:r>
      <w:proofErr w:type="spellStart"/>
      <w:r>
        <w:t>Blomefield</w:t>
      </w:r>
      <w:proofErr w:type="spellEnd"/>
      <w:r>
        <w:t>)</w:t>
      </w:r>
    </w:p>
    <w:p w:rsidR="00020875" w:rsidRDefault="00020875" w:rsidP="00020875">
      <w:r>
        <w:t xml:space="preserve">Sons:  Sir </w:t>
      </w:r>
      <w:proofErr w:type="gramStart"/>
      <w:r>
        <w:t>Philip(</w:t>
      </w:r>
      <w:proofErr w:type="gramEnd"/>
      <w:r>
        <w:t xml:space="preserve">q.v.), William(q.v.) and John(q.v.).  </w:t>
      </w:r>
      <w:proofErr w:type="gramStart"/>
      <w:r>
        <w:t>(ibid.)</w:t>
      </w:r>
      <w:proofErr w:type="gramEnd"/>
    </w:p>
    <w:p w:rsidR="00020875" w:rsidRDefault="00020875" w:rsidP="00020875"/>
    <w:p w:rsidR="00020875" w:rsidRDefault="00020875" w:rsidP="00020875"/>
    <w:p w:rsidR="00020875" w:rsidRDefault="00020875" w:rsidP="00020875">
      <w:r>
        <w:t xml:space="preserve">  3 Aug.1420</w:t>
      </w:r>
      <w:r>
        <w:tab/>
        <w:t xml:space="preserve">She made her Will.  </w:t>
      </w:r>
      <w:proofErr w:type="gramStart"/>
      <w:r>
        <w:t>(ibid.)</w:t>
      </w:r>
      <w:proofErr w:type="gramEnd"/>
    </w:p>
    <w:p w:rsidR="00020875" w:rsidRDefault="00020875" w:rsidP="00020875">
      <w:r>
        <w:t xml:space="preserve">  5 Sep.</w:t>
      </w:r>
      <w:r>
        <w:tab/>
        <w:t xml:space="preserve">Her Will was proved.  </w:t>
      </w:r>
      <w:proofErr w:type="gramStart"/>
      <w:r>
        <w:t>(ibid.)</w:t>
      </w:r>
      <w:proofErr w:type="gramEnd"/>
    </w:p>
    <w:p w:rsidR="00020875" w:rsidRDefault="00020875" w:rsidP="00020875"/>
    <w:p w:rsidR="00020875" w:rsidRDefault="00020875" w:rsidP="00020875"/>
    <w:p w:rsidR="00E47068" w:rsidRPr="00C009D8" w:rsidRDefault="00020875" w:rsidP="00020875">
      <w:pPr>
        <w:pStyle w:val="NoSpacing"/>
      </w:pPr>
      <w:r>
        <w:t>4 August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875" w:rsidRDefault="00020875" w:rsidP="00920DE3">
      <w:r>
        <w:separator/>
      </w:r>
    </w:p>
  </w:endnote>
  <w:endnote w:type="continuationSeparator" w:id="0">
    <w:p w:rsidR="00020875" w:rsidRDefault="0002087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875" w:rsidRDefault="00020875" w:rsidP="00920DE3">
      <w:r>
        <w:separator/>
      </w:r>
    </w:p>
  </w:footnote>
  <w:footnote w:type="continuationSeparator" w:id="0">
    <w:p w:rsidR="00020875" w:rsidRDefault="0002087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875"/>
    <w:rsid w:val="0002087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8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8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2015-09-30T20:02:00Z</dcterms:created>
  <dcterms:modified xsi:type="dcterms:W3CDTF">2015-09-30T20:03:00Z</dcterms:modified>
</cp:coreProperties>
</file>